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1AA777" w14:textId="77777777" w:rsidR="00424A5A" w:rsidRPr="005E57F4" w:rsidRDefault="00424A5A">
      <w:pPr>
        <w:rPr>
          <w:rFonts w:ascii="Tahoma" w:hAnsi="Tahoma" w:cs="Tahoma"/>
          <w:sz w:val="20"/>
          <w:szCs w:val="20"/>
        </w:rPr>
      </w:pPr>
    </w:p>
    <w:p w14:paraId="55976CE0" w14:textId="77777777" w:rsidR="00424A5A" w:rsidRPr="005E57F4" w:rsidRDefault="00424A5A">
      <w:pPr>
        <w:rPr>
          <w:rFonts w:ascii="Tahoma" w:hAnsi="Tahoma" w:cs="Tahoma"/>
          <w:sz w:val="20"/>
          <w:szCs w:val="20"/>
        </w:rPr>
      </w:pPr>
    </w:p>
    <w:p w14:paraId="2D38B5E7" w14:textId="77777777" w:rsidR="00424A5A" w:rsidRPr="005E57F4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9F2A6C" w:rsidRPr="00427B3B" w14:paraId="11617B28" w14:textId="77777777" w:rsidTr="001B1CA6">
        <w:tc>
          <w:tcPr>
            <w:tcW w:w="1080" w:type="dxa"/>
            <w:vAlign w:val="center"/>
          </w:tcPr>
          <w:p w14:paraId="434E4E12" w14:textId="77777777" w:rsidR="009F2A6C" w:rsidRPr="00427B3B" w:rsidRDefault="009F2A6C" w:rsidP="009F2A6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1FE471F" w14:textId="5179EFD3" w:rsidR="009F2A6C" w:rsidRDefault="009F2A6C" w:rsidP="009F2A6C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9F2A6C">
              <w:rPr>
                <w:rFonts w:ascii="Arial" w:hAnsi="Arial" w:cs="Arial"/>
                <w:color w:val="0000FF"/>
                <w:sz w:val="16"/>
                <w:szCs w:val="16"/>
              </w:rPr>
              <w:t>43001-153/2026</w:t>
            </w:r>
            <w:r w:rsidR="00457929">
              <w:rPr>
                <w:rFonts w:ascii="Arial" w:hAnsi="Arial" w:cs="Arial"/>
                <w:color w:val="0000FF"/>
                <w:sz w:val="16"/>
                <w:szCs w:val="16"/>
              </w:rPr>
              <w:t>-0</w:t>
            </w:r>
            <w:r w:rsidR="001E2BC8">
              <w:rPr>
                <w:rFonts w:ascii="Arial" w:hAnsi="Arial" w:cs="Arial"/>
                <w:color w:val="0000FF"/>
                <w:sz w:val="16"/>
                <w:szCs w:val="16"/>
              </w:rPr>
              <w:t>5</w:t>
            </w:r>
            <w:bookmarkStart w:id="0" w:name="_GoBack"/>
            <w:bookmarkEnd w:id="0"/>
          </w:p>
        </w:tc>
        <w:tc>
          <w:tcPr>
            <w:tcW w:w="1080" w:type="dxa"/>
            <w:vAlign w:val="center"/>
          </w:tcPr>
          <w:p w14:paraId="1589B838" w14:textId="77777777" w:rsidR="009F2A6C" w:rsidRPr="00427B3B" w:rsidRDefault="009F2A6C" w:rsidP="009F2A6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5F6CFBE2" w14:textId="77777777" w:rsidR="009F2A6C" w:rsidRPr="00427B3B" w:rsidRDefault="009F2A6C" w:rsidP="009F2A6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70D0E6F2" w14:textId="2C12DDC8" w:rsidR="009F2A6C" w:rsidRDefault="009F2A6C" w:rsidP="009F2A6C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D-121/26 G   </w:t>
            </w:r>
          </w:p>
        </w:tc>
      </w:tr>
      <w:tr w:rsidR="009F2A6C" w:rsidRPr="00427B3B" w14:paraId="0D21D2C3" w14:textId="77777777" w:rsidTr="001B1CA6">
        <w:tc>
          <w:tcPr>
            <w:tcW w:w="1080" w:type="dxa"/>
            <w:vAlign w:val="center"/>
          </w:tcPr>
          <w:p w14:paraId="63BE6B7F" w14:textId="77777777" w:rsidR="009F2A6C" w:rsidRPr="00427B3B" w:rsidRDefault="009F2A6C" w:rsidP="009F2A6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69C1A25F" w14:textId="2606CECB" w:rsidR="009F2A6C" w:rsidRDefault="00DD55A1" w:rsidP="009F2A6C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1</w:t>
            </w:r>
            <w:r w:rsidR="00D00AD8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9F2A6C">
              <w:rPr>
                <w:rFonts w:ascii="Arial" w:hAnsi="Arial" w:cs="Arial"/>
                <w:color w:val="0000FF"/>
                <w:sz w:val="16"/>
                <w:szCs w:val="16"/>
              </w:rPr>
              <w:t>.0</w:t>
            </w:r>
            <w:r w:rsidR="00B91CDB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9F2A6C">
              <w:rPr>
                <w:rFonts w:ascii="Arial" w:hAnsi="Arial" w:cs="Arial"/>
                <w:color w:val="0000FF"/>
                <w:sz w:val="16"/>
                <w:szCs w:val="16"/>
              </w:rPr>
              <w:t>.2026</w:t>
            </w:r>
          </w:p>
        </w:tc>
        <w:tc>
          <w:tcPr>
            <w:tcW w:w="1080" w:type="dxa"/>
            <w:vAlign w:val="center"/>
          </w:tcPr>
          <w:p w14:paraId="6CED1A22" w14:textId="77777777" w:rsidR="009F2A6C" w:rsidRPr="00427B3B" w:rsidRDefault="009F2A6C" w:rsidP="009F2A6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5F108D06" w14:textId="77777777" w:rsidR="009F2A6C" w:rsidRPr="00427B3B" w:rsidRDefault="009F2A6C" w:rsidP="009F2A6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34B65113" w14:textId="3B775AFD" w:rsidR="009F2A6C" w:rsidRDefault="009F2A6C" w:rsidP="009F2A6C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2431-26-000605/0</w:t>
            </w:r>
          </w:p>
        </w:tc>
      </w:tr>
    </w:tbl>
    <w:p w14:paraId="3E698A5B" w14:textId="77777777" w:rsidR="00424A5A" w:rsidRPr="005E57F4" w:rsidRDefault="00424A5A" w:rsidP="00424A5A">
      <w:pPr>
        <w:pStyle w:val="BodyText2"/>
        <w:ind w:left="-181" w:right="-210"/>
        <w:rPr>
          <w:rFonts w:ascii="Tahoma" w:hAnsi="Tahoma" w:cs="Tahoma"/>
          <w:szCs w:val="20"/>
        </w:rPr>
      </w:pPr>
    </w:p>
    <w:p w14:paraId="71EDA4F7" w14:textId="77777777" w:rsidR="00424A5A" w:rsidRPr="005E57F4" w:rsidRDefault="00424A5A">
      <w:pPr>
        <w:rPr>
          <w:rFonts w:ascii="Tahoma" w:hAnsi="Tahoma" w:cs="Tahoma"/>
          <w:sz w:val="20"/>
          <w:szCs w:val="20"/>
        </w:rPr>
      </w:pPr>
    </w:p>
    <w:p w14:paraId="0630ACEF" w14:textId="77777777" w:rsidR="00202BCF" w:rsidRPr="00202BCF" w:rsidRDefault="00202BCF" w:rsidP="00202BCF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202BCF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64D9366E" w14:textId="14670D44" w:rsidR="00E8367F" w:rsidRPr="005E57F4" w:rsidRDefault="00202BCF" w:rsidP="00202BCF">
      <w:pPr>
        <w:pStyle w:val="EndnoteText"/>
        <w:spacing w:before="240"/>
        <w:jc w:val="center"/>
        <w:rPr>
          <w:rFonts w:ascii="Tahoma" w:hAnsi="Tahoma" w:cs="Tahoma"/>
          <w:b/>
          <w:szCs w:val="20"/>
        </w:rPr>
      </w:pPr>
      <w:r w:rsidRPr="00202BCF">
        <w:rPr>
          <w:rFonts w:ascii="Tahoma" w:hAnsi="Tahoma" w:cs="Tahoma"/>
          <w:b/>
          <w:spacing w:val="20"/>
          <w:szCs w:val="20"/>
        </w:rPr>
        <w:t>za oddajo javnega naročila</w:t>
      </w:r>
    </w:p>
    <w:p w14:paraId="7B0A40B5" w14:textId="77777777" w:rsidR="002B47B8" w:rsidRPr="00DD55A1" w:rsidRDefault="002B47B8" w:rsidP="00E813F4">
      <w:pPr>
        <w:pStyle w:val="EndnoteText"/>
        <w:rPr>
          <w:rFonts w:ascii="Tahoma" w:hAnsi="Tahoma" w:cs="Tahoma"/>
          <w:b/>
          <w:bCs/>
          <w:color w:val="1508B8"/>
          <w:szCs w:val="20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DD55A1" w:rsidRPr="00DD55A1" w14:paraId="5E49890D" w14:textId="77777777" w:rsidTr="002B47B8">
        <w:tc>
          <w:tcPr>
            <w:tcW w:w="9288" w:type="dxa"/>
          </w:tcPr>
          <w:p w14:paraId="461993D7" w14:textId="198C6800" w:rsidR="00FB627C" w:rsidRPr="00DD55A1" w:rsidRDefault="00DD55A1" w:rsidP="001B1CA6">
            <w:pPr>
              <w:jc w:val="center"/>
              <w:rPr>
                <w:rFonts w:ascii="Tahoma" w:hAnsi="Tahoma" w:cs="Tahoma"/>
                <w:b/>
                <w:bCs/>
                <w:color w:val="1508B8"/>
                <w:sz w:val="20"/>
              </w:rPr>
            </w:pPr>
            <w:bookmarkStart w:id="1" w:name="_Hlk237350296"/>
            <w:r w:rsidRPr="00DD55A1">
              <w:rPr>
                <w:rFonts w:ascii="Arial" w:hAnsi="Arial" w:cs="Arial"/>
                <w:b/>
                <w:bCs/>
                <w:color w:val="1508B8"/>
                <w:sz w:val="20"/>
                <w:szCs w:val="20"/>
                <w:shd w:val="clear" w:color="auto" w:fill="FFFFFF"/>
              </w:rPr>
              <w:t>Ureditev regionalne ceste R2-676/2212 Kapele od km 0+000 do km 1+028 od naselja Kapele do odcepa za Rakovec</w:t>
            </w:r>
            <w:bookmarkEnd w:id="1"/>
          </w:p>
        </w:tc>
      </w:tr>
    </w:tbl>
    <w:p w14:paraId="461BB1C8" w14:textId="77777777" w:rsidR="00E813F4" w:rsidRDefault="00E813F4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1A92FCFC" w14:textId="77777777" w:rsidR="001A2F10" w:rsidRDefault="001A2F10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62EAA789" w14:textId="77777777" w:rsidR="001A2F10" w:rsidRDefault="001A2F10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6D1B385B" w14:textId="77777777" w:rsidR="001A2F10" w:rsidRPr="00FB627C" w:rsidRDefault="001A2F10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43B1B7FA" w14:textId="77777777" w:rsidR="005E57F4" w:rsidRPr="00FB627C" w:rsidRDefault="005E57F4" w:rsidP="005E57F4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FB627C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7"/>
      </w:tblGrid>
      <w:tr w:rsidR="005E57F4" w:rsidRPr="005E57F4" w14:paraId="58B45B45" w14:textId="77777777" w:rsidTr="00720CA9">
        <w:trPr>
          <w:trHeight w:val="5235"/>
        </w:trPr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1635" w14:textId="24F0F187" w:rsidR="00BD6C7A" w:rsidRDefault="00BD6C7A" w:rsidP="00BD6C7A">
            <w:pPr>
              <w:pStyle w:val="BodyText2"/>
              <w:rPr>
                <w:rFonts w:ascii="Tahoma" w:hAnsi="Tahoma" w:cs="Tahoma"/>
                <w:szCs w:val="20"/>
              </w:rPr>
            </w:pPr>
          </w:p>
          <w:p w14:paraId="133782FD" w14:textId="1DCFD48A" w:rsidR="00A43D2B" w:rsidRDefault="00A43D2B" w:rsidP="00A43D2B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Naročnik spreminja točko 1 </w:t>
            </w:r>
            <w:r w:rsidR="002969B9">
              <w:rPr>
                <w:rFonts w:ascii="Tahoma" w:hAnsi="Tahoma" w:cs="Tahoma"/>
                <w:b/>
              </w:rPr>
              <w:t>N</w:t>
            </w:r>
            <w:r>
              <w:rPr>
                <w:rFonts w:ascii="Tahoma" w:hAnsi="Tahoma" w:cs="Tahoma"/>
                <w:b/>
              </w:rPr>
              <w:t xml:space="preserve">avodil za pripravo ponudbe v delu kjer so navedeni rok za postavitev vprašanj ter rok za oddajo in odpiranje ponudb, tako da se glasi: </w:t>
            </w:r>
          </w:p>
          <w:p w14:paraId="53A8CD0C" w14:textId="2E4E870D" w:rsidR="00A43D2B" w:rsidRDefault="00A43D2B" w:rsidP="00A43D2B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tbl>
            <w:tblPr>
              <w:tblStyle w:val="TableGrid"/>
              <w:tblW w:w="8930" w:type="dxa"/>
              <w:tblInd w:w="163" w:type="dxa"/>
              <w:tblLayout w:type="fixed"/>
              <w:tblLook w:val="04A0" w:firstRow="1" w:lastRow="0" w:firstColumn="1" w:lastColumn="0" w:noHBand="0" w:noVBand="1"/>
            </w:tblPr>
            <w:tblGrid>
              <w:gridCol w:w="2693"/>
              <w:gridCol w:w="1418"/>
              <w:gridCol w:w="1842"/>
              <w:gridCol w:w="2977"/>
            </w:tblGrid>
            <w:tr w:rsidR="001723E2" w:rsidRPr="001723E2" w14:paraId="34051E39" w14:textId="77777777" w:rsidTr="001723E2">
              <w:tc>
                <w:tcPr>
                  <w:tcW w:w="2693" w:type="dxa"/>
                </w:tcPr>
                <w:p w14:paraId="2A3CF451" w14:textId="77777777" w:rsidR="001723E2" w:rsidRPr="001723E2" w:rsidRDefault="001723E2" w:rsidP="001723E2">
                  <w:pPr>
                    <w:spacing w:before="6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723E2">
                    <w:rPr>
                      <w:rFonts w:ascii="Arial" w:hAnsi="Arial" w:cs="Arial"/>
                      <w:sz w:val="20"/>
                      <w:szCs w:val="20"/>
                    </w:rPr>
                    <w:t>Rok za postavitev vprašanj</w:t>
                  </w:r>
                </w:p>
                <w:p w14:paraId="42B71468" w14:textId="7F759460" w:rsidR="001723E2" w:rsidRPr="001723E2" w:rsidRDefault="001723E2" w:rsidP="001723E2">
                  <w:pPr>
                    <w:pStyle w:val="BodyText2"/>
                    <w:widowControl w:val="0"/>
                    <w:spacing w:line="254" w:lineRule="atLeast"/>
                    <w:jc w:val="left"/>
                    <w:rPr>
                      <w:rFonts w:cs="Arial"/>
                      <w:b/>
                      <w:szCs w:val="20"/>
                    </w:rPr>
                  </w:pPr>
                  <w:r w:rsidRPr="001723E2">
                    <w:rPr>
                      <w:rFonts w:cs="Arial"/>
                      <w:szCs w:val="20"/>
                    </w:rPr>
                    <w:t>(datum, ura, naslov):</w:t>
                  </w:r>
                </w:p>
              </w:tc>
              <w:tc>
                <w:tcPr>
                  <w:tcW w:w="1418" w:type="dxa"/>
                </w:tcPr>
                <w:p w14:paraId="64B81D12" w14:textId="77777777" w:rsidR="001723E2" w:rsidRPr="001723E2" w:rsidRDefault="001723E2" w:rsidP="001723E2">
                  <w:pPr>
                    <w:pStyle w:val="BodyText2"/>
                    <w:widowControl w:val="0"/>
                    <w:spacing w:line="254" w:lineRule="atLeast"/>
                    <w:jc w:val="right"/>
                    <w:rPr>
                      <w:rFonts w:cs="Arial"/>
                      <w:szCs w:val="20"/>
                    </w:rPr>
                  </w:pPr>
                </w:p>
                <w:p w14:paraId="0496B6C5" w14:textId="5C60AD88" w:rsidR="001723E2" w:rsidRPr="001723E2" w:rsidRDefault="001723E2" w:rsidP="001723E2">
                  <w:pPr>
                    <w:pStyle w:val="BodyText2"/>
                    <w:widowControl w:val="0"/>
                    <w:spacing w:line="254" w:lineRule="atLeast"/>
                    <w:jc w:val="right"/>
                    <w:rPr>
                      <w:rFonts w:cs="Arial"/>
                      <w:b/>
                      <w:szCs w:val="20"/>
                    </w:rPr>
                  </w:pPr>
                  <w:r w:rsidRPr="001723E2">
                    <w:rPr>
                      <w:rFonts w:cs="Arial"/>
                      <w:szCs w:val="20"/>
                    </w:rPr>
                    <w:t>2</w:t>
                  </w:r>
                  <w:r>
                    <w:rPr>
                      <w:rFonts w:cs="Arial"/>
                      <w:szCs w:val="20"/>
                    </w:rPr>
                    <w:t>0</w:t>
                  </w:r>
                  <w:r w:rsidRPr="001723E2">
                    <w:rPr>
                      <w:rFonts w:cs="Arial"/>
                      <w:szCs w:val="20"/>
                    </w:rPr>
                    <w:t>.08.2026</w:t>
                  </w:r>
                </w:p>
              </w:tc>
              <w:tc>
                <w:tcPr>
                  <w:tcW w:w="1842" w:type="dxa"/>
                </w:tcPr>
                <w:p w14:paraId="0074B891" w14:textId="77777777" w:rsidR="001723E2" w:rsidRPr="001723E2" w:rsidRDefault="001723E2" w:rsidP="001723E2">
                  <w:pPr>
                    <w:pStyle w:val="BodyText2"/>
                    <w:widowControl w:val="0"/>
                    <w:spacing w:line="254" w:lineRule="atLeast"/>
                    <w:jc w:val="right"/>
                    <w:rPr>
                      <w:rFonts w:cs="Arial"/>
                      <w:szCs w:val="20"/>
                    </w:rPr>
                  </w:pPr>
                </w:p>
                <w:p w14:paraId="24EE6701" w14:textId="5F018CC4" w:rsidR="001723E2" w:rsidRPr="001723E2" w:rsidRDefault="001723E2" w:rsidP="001723E2">
                  <w:pPr>
                    <w:pStyle w:val="BodyText2"/>
                    <w:widowControl w:val="0"/>
                    <w:spacing w:line="254" w:lineRule="atLeast"/>
                    <w:jc w:val="right"/>
                    <w:rPr>
                      <w:rFonts w:cs="Arial"/>
                      <w:b/>
                      <w:szCs w:val="20"/>
                    </w:rPr>
                  </w:pPr>
                  <w:r w:rsidRPr="001723E2">
                    <w:rPr>
                      <w:rFonts w:cs="Arial"/>
                      <w:szCs w:val="20"/>
                    </w:rPr>
                    <w:t>1</w:t>
                  </w:r>
                  <w:r>
                    <w:rPr>
                      <w:rFonts w:cs="Arial"/>
                      <w:szCs w:val="20"/>
                    </w:rPr>
                    <w:t>2</w:t>
                  </w:r>
                  <w:r w:rsidRPr="001723E2">
                    <w:rPr>
                      <w:rFonts w:cs="Arial"/>
                      <w:szCs w:val="20"/>
                    </w:rPr>
                    <w:t>:00</w:t>
                  </w:r>
                </w:p>
              </w:tc>
              <w:tc>
                <w:tcPr>
                  <w:tcW w:w="2977" w:type="dxa"/>
                </w:tcPr>
                <w:p w14:paraId="0AA0EF62" w14:textId="77777777" w:rsidR="001723E2" w:rsidRPr="001723E2" w:rsidRDefault="001723E2" w:rsidP="00A43D2B">
                  <w:pPr>
                    <w:pStyle w:val="BodyText2"/>
                    <w:widowControl w:val="0"/>
                    <w:spacing w:line="254" w:lineRule="atLeast"/>
                    <w:rPr>
                      <w:rFonts w:cs="Arial"/>
                      <w:szCs w:val="20"/>
                    </w:rPr>
                  </w:pPr>
                </w:p>
                <w:p w14:paraId="68F2571F" w14:textId="07CE2653" w:rsidR="001723E2" w:rsidRPr="001723E2" w:rsidRDefault="001723E2" w:rsidP="00A43D2B">
                  <w:pPr>
                    <w:pStyle w:val="BodyText2"/>
                    <w:widowControl w:val="0"/>
                    <w:spacing w:line="254" w:lineRule="atLeast"/>
                    <w:rPr>
                      <w:rFonts w:cs="Arial"/>
                      <w:b/>
                      <w:szCs w:val="20"/>
                    </w:rPr>
                  </w:pPr>
                  <w:r w:rsidRPr="001723E2">
                    <w:rPr>
                      <w:rFonts w:cs="Arial"/>
                      <w:szCs w:val="20"/>
                    </w:rPr>
                    <w:t>Portal javnih naročil</w:t>
                  </w:r>
                </w:p>
              </w:tc>
            </w:tr>
          </w:tbl>
          <w:tbl>
            <w:tblPr>
              <w:tblW w:w="9299" w:type="dxa"/>
              <w:tblInd w:w="16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93"/>
              <w:gridCol w:w="1418"/>
              <w:gridCol w:w="1842"/>
              <w:gridCol w:w="3346"/>
            </w:tblGrid>
            <w:tr w:rsidR="00A43D2B" w:rsidRPr="001723E2" w14:paraId="07CCF99D" w14:textId="77777777" w:rsidTr="001723E2">
              <w:trPr>
                <w:cantSplit/>
              </w:trPr>
              <w:tc>
                <w:tcPr>
                  <w:tcW w:w="2693" w:type="dxa"/>
                </w:tcPr>
                <w:p w14:paraId="0DCF1FFD" w14:textId="77777777" w:rsidR="00A43D2B" w:rsidRPr="001723E2" w:rsidRDefault="00A43D2B" w:rsidP="00A43D2B">
                  <w:pPr>
                    <w:spacing w:before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723E2">
                    <w:rPr>
                      <w:rFonts w:ascii="Arial" w:hAnsi="Arial" w:cs="Arial"/>
                      <w:sz w:val="20"/>
                      <w:szCs w:val="20"/>
                    </w:rPr>
                    <w:t xml:space="preserve">Rok za oddajo ponudb </w:t>
                  </w:r>
                  <w:r w:rsidRPr="001723E2">
                    <w:rPr>
                      <w:rFonts w:ascii="Arial" w:hAnsi="Arial" w:cs="Arial"/>
                      <w:sz w:val="20"/>
                      <w:szCs w:val="20"/>
                    </w:rPr>
                    <w:br/>
                    <w:t>(datum, ura, naslov):</w:t>
                  </w:r>
                </w:p>
              </w:tc>
              <w:tc>
                <w:tcPr>
                  <w:tcW w:w="1418" w:type="dxa"/>
                  <w:tcBorders>
                    <w:top w:val="single" w:sz="2" w:space="0" w:color="auto"/>
                  </w:tcBorders>
                  <w:vAlign w:val="center"/>
                </w:tcPr>
                <w:p w14:paraId="5E0AE7CD" w14:textId="6F18E7E3" w:rsidR="00A43D2B" w:rsidRPr="001723E2" w:rsidRDefault="003D5347" w:rsidP="00A43D2B">
                  <w:pPr>
                    <w:spacing w:before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723E2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  <w:r w:rsidR="001723E2" w:rsidRPr="001723E2"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  <w:r w:rsidRPr="001723E2">
                    <w:rPr>
                      <w:rFonts w:ascii="Arial" w:hAnsi="Arial" w:cs="Arial"/>
                      <w:sz w:val="20"/>
                      <w:szCs w:val="20"/>
                    </w:rPr>
                    <w:t>.08.2026</w:t>
                  </w:r>
                </w:p>
              </w:tc>
              <w:tc>
                <w:tcPr>
                  <w:tcW w:w="1842" w:type="dxa"/>
                  <w:tcBorders>
                    <w:top w:val="single" w:sz="2" w:space="0" w:color="auto"/>
                  </w:tcBorders>
                  <w:vAlign w:val="center"/>
                </w:tcPr>
                <w:p w14:paraId="636B9AD5" w14:textId="77777777" w:rsidR="00A43D2B" w:rsidRPr="001723E2" w:rsidRDefault="00A43D2B" w:rsidP="00A43D2B">
                  <w:pPr>
                    <w:spacing w:before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723E2">
                    <w:rPr>
                      <w:rFonts w:ascii="Arial" w:hAnsi="Arial" w:cs="Arial"/>
                      <w:sz w:val="20"/>
                      <w:szCs w:val="20"/>
                    </w:rPr>
                    <w:t>9:00</w:t>
                  </w:r>
                </w:p>
              </w:tc>
              <w:tc>
                <w:tcPr>
                  <w:tcW w:w="3346" w:type="dxa"/>
                  <w:vMerge w:val="restart"/>
                  <w:tcBorders>
                    <w:top w:val="single" w:sz="2" w:space="0" w:color="auto"/>
                  </w:tcBorders>
                  <w:vAlign w:val="center"/>
                </w:tcPr>
                <w:p w14:paraId="6B670AD1" w14:textId="77777777" w:rsidR="001723E2" w:rsidRPr="001723E2" w:rsidRDefault="001723E2" w:rsidP="00A43D2B">
                  <w:pPr>
                    <w:spacing w:before="6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21FC4C8" w14:textId="2984EC39" w:rsidR="00A43D2B" w:rsidRPr="001723E2" w:rsidRDefault="00A43D2B" w:rsidP="00A43D2B">
                  <w:pPr>
                    <w:spacing w:before="6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723E2">
                    <w:rPr>
                      <w:rFonts w:ascii="Arial" w:hAnsi="Arial" w:cs="Arial"/>
                      <w:sz w:val="20"/>
                      <w:szCs w:val="20"/>
                    </w:rPr>
                    <w:t>Informacijski sistem e-JN</w:t>
                  </w:r>
                </w:p>
              </w:tc>
            </w:tr>
            <w:tr w:rsidR="00A43D2B" w:rsidRPr="001723E2" w14:paraId="2B8D48AC" w14:textId="77777777" w:rsidTr="001723E2">
              <w:trPr>
                <w:cantSplit/>
              </w:trPr>
              <w:tc>
                <w:tcPr>
                  <w:tcW w:w="2693" w:type="dxa"/>
                </w:tcPr>
                <w:p w14:paraId="5D909E0D" w14:textId="77777777" w:rsidR="00A43D2B" w:rsidRPr="001723E2" w:rsidRDefault="00A43D2B" w:rsidP="00A43D2B">
                  <w:pPr>
                    <w:spacing w:before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723E2">
                    <w:rPr>
                      <w:rFonts w:ascii="Arial" w:hAnsi="Arial" w:cs="Arial"/>
                      <w:sz w:val="20"/>
                      <w:szCs w:val="20"/>
                    </w:rPr>
                    <w:t xml:space="preserve">Javno odpiranje ponudb </w:t>
                  </w:r>
                  <w:r w:rsidRPr="001723E2">
                    <w:rPr>
                      <w:rFonts w:ascii="Arial" w:hAnsi="Arial" w:cs="Arial"/>
                      <w:sz w:val="20"/>
                      <w:szCs w:val="20"/>
                    </w:rPr>
                    <w:br/>
                    <w:t>(datum, ura, naslov):</w:t>
                  </w:r>
                </w:p>
              </w:tc>
              <w:tc>
                <w:tcPr>
                  <w:tcW w:w="1418" w:type="dxa"/>
                  <w:tcBorders>
                    <w:top w:val="single" w:sz="2" w:space="0" w:color="auto"/>
                  </w:tcBorders>
                  <w:vAlign w:val="center"/>
                </w:tcPr>
                <w:p w14:paraId="100C4466" w14:textId="19DF3EF1" w:rsidR="00A43D2B" w:rsidRPr="001723E2" w:rsidRDefault="003D5347" w:rsidP="00A43D2B">
                  <w:pPr>
                    <w:spacing w:before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723E2">
                    <w:rPr>
                      <w:rFonts w:ascii="Arial" w:hAnsi="Arial" w:cs="Arial"/>
                      <w:sz w:val="20"/>
                      <w:szCs w:val="20"/>
                    </w:rPr>
                    <w:t>28.08.2026</w:t>
                  </w:r>
                </w:p>
              </w:tc>
              <w:tc>
                <w:tcPr>
                  <w:tcW w:w="1842" w:type="dxa"/>
                  <w:tcBorders>
                    <w:top w:val="single" w:sz="2" w:space="0" w:color="auto"/>
                  </w:tcBorders>
                  <w:vAlign w:val="center"/>
                </w:tcPr>
                <w:p w14:paraId="41A8B134" w14:textId="77777777" w:rsidR="00A43D2B" w:rsidRPr="001723E2" w:rsidRDefault="00A43D2B" w:rsidP="00A43D2B">
                  <w:pPr>
                    <w:spacing w:before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723E2">
                    <w:rPr>
                      <w:rFonts w:ascii="Arial" w:hAnsi="Arial" w:cs="Arial"/>
                      <w:sz w:val="20"/>
                      <w:szCs w:val="20"/>
                    </w:rPr>
                    <w:t>10:00</w:t>
                  </w:r>
                </w:p>
              </w:tc>
              <w:tc>
                <w:tcPr>
                  <w:tcW w:w="3346" w:type="dxa"/>
                  <w:vMerge/>
                  <w:vAlign w:val="center"/>
                </w:tcPr>
                <w:p w14:paraId="7FA301E9" w14:textId="77777777" w:rsidR="00A43D2B" w:rsidRPr="001723E2" w:rsidRDefault="00A43D2B" w:rsidP="00A43D2B">
                  <w:pPr>
                    <w:spacing w:before="6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629C03B" w14:textId="77777777" w:rsidR="00A43D2B" w:rsidRPr="00D873B1" w:rsidRDefault="00A43D2B" w:rsidP="00A43D2B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  <w:p w14:paraId="1CAE6453" w14:textId="694B78F9" w:rsidR="00A43D2B" w:rsidRDefault="00A43D2B" w:rsidP="00BD6C7A">
            <w:pPr>
              <w:pStyle w:val="BodyText2"/>
              <w:rPr>
                <w:rFonts w:ascii="Tahoma" w:hAnsi="Tahoma" w:cs="Tahoma"/>
                <w:szCs w:val="20"/>
              </w:rPr>
            </w:pPr>
          </w:p>
          <w:p w14:paraId="0BB2A560" w14:textId="77777777" w:rsidR="00A43D2B" w:rsidRPr="00D873B1" w:rsidRDefault="00A43D2B" w:rsidP="00A43D2B">
            <w:pPr>
              <w:pBdr>
                <w:bottom w:val="single" w:sz="4" w:space="1" w:color="auto"/>
              </w:pBdr>
              <w:rPr>
                <w:rFonts w:ascii="Tahoma" w:hAnsi="Tahoma" w:cs="Tahoma"/>
                <w:color w:val="000000"/>
                <w:sz w:val="20"/>
                <w:szCs w:val="20"/>
                <w:lang w:eastAsia="sl-SI"/>
              </w:rPr>
            </w:pPr>
            <w:r w:rsidRPr="00D873B1">
              <w:rPr>
                <w:rFonts w:ascii="Tahoma" w:hAnsi="Tahoma" w:cs="Tahoma"/>
                <w:color w:val="000000"/>
                <w:sz w:val="20"/>
                <w:szCs w:val="20"/>
                <w:lang w:eastAsia="sl-SI"/>
              </w:rPr>
              <w:t>Garancija za resnost ponudbe velja na prvotno predviden rok za oddajo ponudb.</w:t>
            </w:r>
          </w:p>
          <w:p w14:paraId="0F6CEAD6" w14:textId="2CB492CD" w:rsidR="00A43D2B" w:rsidRDefault="00A43D2B" w:rsidP="00BD6C7A">
            <w:pPr>
              <w:pStyle w:val="BodyText2"/>
              <w:rPr>
                <w:rFonts w:ascii="Tahoma" w:hAnsi="Tahoma" w:cs="Tahoma"/>
                <w:szCs w:val="20"/>
              </w:rPr>
            </w:pPr>
          </w:p>
          <w:p w14:paraId="2670895B" w14:textId="46523B74" w:rsidR="00D00AD8" w:rsidRDefault="00D00AD8" w:rsidP="00BD6C7A">
            <w:pPr>
              <w:pStyle w:val="BodyText2"/>
              <w:rPr>
                <w:rFonts w:ascii="Tahoma" w:hAnsi="Tahoma" w:cs="Tahoma"/>
                <w:szCs w:val="20"/>
              </w:rPr>
            </w:pPr>
          </w:p>
          <w:p w14:paraId="5BBFB159" w14:textId="77777777" w:rsidR="00D00AD8" w:rsidRDefault="00D00AD8" w:rsidP="00BD6C7A">
            <w:pPr>
              <w:pStyle w:val="BodyText2"/>
              <w:rPr>
                <w:rFonts w:ascii="Tahoma" w:hAnsi="Tahoma" w:cs="Tahoma"/>
                <w:szCs w:val="20"/>
              </w:rPr>
            </w:pPr>
          </w:p>
          <w:p w14:paraId="3B2CFD65" w14:textId="77777777" w:rsidR="00A43D2B" w:rsidRDefault="00A43D2B" w:rsidP="00BD6C7A">
            <w:pPr>
              <w:pStyle w:val="BodyText2"/>
              <w:rPr>
                <w:rFonts w:ascii="Tahoma" w:hAnsi="Tahoma" w:cs="Tahoma"/>
                <w:szCs w:val="20"/>
              </w:rPr>
            </w:pPr>
          </w:p>
          <w:p w14:paraId="1353E5B1" w14:textId="77777777" w:rsidR="00DD55A1" w:rsidRDefault="00DD55A1" w:rsidP="00DD55A1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Objavljen je noveliran vzorec pogodbe : Vzorec pogodbe_S1</w:t>
            </w:r>
          </w:p>
          <w:p w14:paraId="44CFCEF2" w14:textId="6C1F0806" w:rsidR="00DD55A1" w:rsidRPr="007947D8" w:rsidRDefault="00DD55A1" w:rsidP="00DD55A1">
            <w:pPr>
              <w:pStyle w:val="BodyText2"/>
              <w:widowControl w:val="0"/>
              <w:spacing w:line="254" w:lineRule="atLeast"/>
              <w:rPr>
                <w:rFonts w:cs="Arial"/>
                <w:bCs/>
              </w:rPr>
            </w:pPr>
            <w:r w:rsidRPr="007947D8">
              <w:rPr>
                <w:rFonts w:cs="Arial"/>
                <w:bCs/>
              </w:rPr>
              <w:t>Pojasnilo:</w:t>
            </w:r>
          </w:p>
          <w:p w14:paraId="7D83B44E" w14:textId="51A0E30C" w:rsidR="007947D8" w:rsidRPr="007947D8" w:rsidRDefault="007947D8" w:rsidP="00DD55A1">
            <w:pPr>
              <w:pStyle w:val="BodyText2"/>
              <w:widowControl w:val="0"/>
              <w:spacing w:line="254" w:lineRule="atLeast"/>
              <w:rPr>
                <w:rFonts w:cs="Arial"/>
                <w:bCs/>
              </w:rPr>
            </w:pPr>
            <w:r w:rsidRPr="007947D8">
              <w:rPr>
                <w:rFonts w:cs="Arial"/>
                <w:bCs/>
              </w:rPr>
              <w:t>Spremenjen je 29. odstavek 8 člena vzorca pogodbe, ki po novem glasi:</w:t>
            </w:r>
          </w:p>
          <w:p w14:paraId="080EB18D" w14:textId="77777777" w:rsidR="007947D8" w:rsidRPr="007947D8" w:rsidRDefault="007947D8" w:rsidP="007947D8">
            <w:pPr>
              <w:numPr>
                <w:ilvl w:val="0"/>
                <w:numId w:val="28"/>
              </w:num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7947D8">
              <w:rPr>
                <w:rFonts w:ascii="Arial" w:hAnsi="Arial" w:cs="Arial"/>
                <w:color w:val="0070C0"/>
                <w:sz w:val="20"/>
                <w:szCs w:val="20"/>
              </w:rPr>
              <w:t>naročniku po zaključku del v elektronski obliki, na ustreznem elektronskem mediju, predloži naslednjo dokumentacijo v formatu PDF:</w:t>
            </w:r>
          </w:p>
          <w:p w14:paraId="36BE1B1B" w14:textId="77777777" w:rsidR="007947D8" w:rsidRPr="007947D8" w:rsidRDefault="007947D8" w:rsidP="007947D8">
            <w:pPr>
              <w:numPr>
                <w:ilvl w:val="0"/>
                <w:numId w:val="29"/>
              </w:numPr>
              <w:tabs>
                <w:tab w:val="clear" w:pos="700"/>
                <w:tab w:val="num" w:pos="567"/>
              </w:tabs>
              <w:ind w:left="567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47D8">
              <w:rPr>
                <w:rFonts w:ascii="Arial" w:hAnsi="Arial" w:cs="Arial"/>
                <w:sz w:val="20"/>
                <w:szCs w:val="20"/>
              </w:rPr>
              <w:t xml:space="preserve">gradbeni dnevnik </w:t>
            </w:r>
          </w:p>
          <w:p w14:paraId="3622AD15" w14:textId="77777777" w:rsidR="007947D8" w:rsidRPr="007947D8" w:rsidRDefault="007947D8" w:rsidP="007947D8">
            <w:pPr>
              <w:numPr>
                <w:ilvl w:val="0"/>
                <w:numId w:val="29"/>
              </w:numPr>
              <w:tabs>
                <w:tab w:val="clear" w:pos="700"/>
                <w:tab w:val="num" w:pos="567"/>
              </w:tabs>
              <w:ind w:left="567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47D8">
              <w:rPr>
                <w:rFonts w:ascii="Arial" w:hAnsi="Arial" w:cs="Arial"/>
                <w:sz w:val="20"/>
                <w:szCs w:val="20"/>
              </w:rPr>
              <w:t>knjigo obračunskih izmer</w:t>
            </w:r>
          </w:p>
          <w:p w14:paraId="6B56C309" w14:textId="77777777" w:rsidR="007947D8" w:rsidRPr="007947D8" w:rsidRDefault="007947D8" w:rsidP="007947D8">
            <w:pPr>
              <w:numPr>
                <w:ilvl w:val="0"/>
                <w:numId w:val="29"/>
              </w:numPr>
              <w:tabs>
                <w:tab w:val="clear" w:pos="700"/>
                <w:tab w:val="num" w:pos="567"/>
              </w:tabs>
              <w:ind w:left="567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47D8">
              <w:rPr>
                <w:rFonts w:ascii="Arial" w:hAnsi="Arial" w:cs="Arial"/>
                <w:sz w:val="20"/>
                <w:szCs w:val="20"/>
              </w:rPr>
              <w:t>dokazilo o zanesljivosti objekta</w:t>
            </w:r>
          </w:p>
          <w:p w14:paraId="7A852A40" w14:textId="77777777" w:rsidR="007947D8" w:rsidRPr="007947D8" w:rsidRDefault="007947D8" w:rsidP="007947D8">
            <w:pPr>
              <w:numPr>
                <w:ilvl w:val="0"/>
                <w:numId w:val="29"/>
              </w:numPr>
              <w:tabs>
                <w:tab w:val="clear" w:pos="700"/>
                <w:tab w:val="num" w:pos="567"/>
              </w:tabs>
              <w:ind w:left="567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47D8">
              <w:rPr>
                <w:rFonts w:ascii="Arial" w:hAnsi="Arial" w:cs="Arial"/>
                <w:sz w:val="20"/>
                <w:szCs w:val="20"/>
              </w:rPr>
              <w:t xml:space="preserve">projekt izvedenih del (PID) </w:t>
            </w:r>
          </w:p>
          <w:p w14:paraId="2F18DFD1" w14:textId="77777777" w:rsidR="007947D8" w:rsidRPr="007947D8" w:rsidRDefault="007947D8" w:rsidP="00DD55A1">
            <w:pPr>
              <w:pStyle w:val="BodyText2"/>
              <w:widowControl w:val="0"/>
              <w:spacing w:line="254" w:lineRule="atLeast"/>
              <w:rPr>
                <w:rFonts w:cs="Arial"/>
                <w:bCs/>
              </w:rPr>
            </w:pPr>
          </w:p>
          <w:p w14:paraId="2164109C" w14:textId="77777777" w:rsidR="00720CA9" w:rsidRDefault="00DD55A1" w:rsidP="00DD55A1">
            <w:pPr>
              <w:pStyle w:val="BodyText2"/>
              <w:widowControl w:val="0"/>
              <w:spacing w:line="254" w:lineRule="atLeast"/>
              <w:rPr>
                <w:rFonts w:cs="Arial"/>
                <w:bCs/>
              </w:rPr>
            </w:pPr>
            <w:r w:rsidRPr="007947D8">
              <w:rPr>
                <w:rFonts w:cs="Arial"/>
                <w:bCs/>
              </w:rPr>
              <w:t>Spremenjen je vzorec Finančnega zavarovanja za dobro izvedbo pogodbenih obveznosti</w:t>
            </w:r>
            <w:r w:rsidR="00EF3937" w:rsidRPr="007947D8">
              <w:rPr>
                <w:rFonts w:cs="Arial"/>
                <w:bCs/>
              </w:rPr>
              <w:t xml:space="preserve"> ter vzorec Izjave.</w:t>
            </w:r>
          </w:p>
          <w:p w14:paraId="13EBD0C2" w14:textId="247E6E8E" w:rsidR="003D5347" w:rsidRPr="00D34B67" w:rsidRDefault="003D5347" w:rsidP="00DD55A1">
            <w:pPr>
              <w:pStyle w:val="BodyText2"/>
              <w:widowControl w:val="0"/>
              <w:spacing w:line="254" w:lineRule="atLeast"/>
            </w:pPr>
          </w:p>
        </w:tc>
      </w:tr>
    </w:tbl>
    <w:p w14:paraId="1A1E5A22" w14:textId="77777777" w:rsidR="005E57F4" w:rsidRPr="005E57F4" w:rsidRDefault="005E57F4" w:rsidP="005E57F4">
      <w:pPr>
        <w:pStyle w:val="BodyText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271FC7C4" w14:textId="12E8814B" w:rsidR="005E57F4" w:rsidRPr="005E57F4" w:rsidRDefault="005E57F4" w:rsidP="005E57F4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  <w:r w:rsidRPr="005E57F4">
        <w:rPr>
          <w:rFonts w:ascii="Tahoma" w:hAnsi="Tahoma" w:cs="Tahoma"/>
          <w:szCs w:val="20"/>
        </w:rPr>
        <w:t xml:space="preserve">Spremembe so sestavni del razpisne dokumentacije in jih je </w:t>
      </w:r>
      <w:r w:rsidR="00F129F4" w:rsidRPr="005E57F4">
        <w:rPr>
          <w:rFonts w:ascii="Tahoma" w:hAnsi="Tahoma" w:cs="Tahoma"/>
          <w:szCs w:val="20"/>
        </w:rPr>
        <w:t>treba</w:t>
      </w:r>
      <w:r w:rsidRPr="005E57F4">
        <w:rPr>
          <w:rFonts w:ascii="Tahoma" w:hAnsi="Tahoma" w:cs="Tahoma"/>
          <w:szCs w:val="20"/>
        </w:rPr>
        <w:t xml:space="preserve"> upoštevati pri pripravi ponudbe.</w:t>
      </w:r>
    </w:p>
    <w:sectPr w:rsidR="005E57F4" w:rsidRPr="005E57F4">
      <w:footerReference w:type="default" r:id="rId7"/>
      <w:headerReference w:type="first" r:id="rId8"/>
      <w:footerReference w:type="first" r:id="rId9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7B8509" w14:textId="77777777" w:rsidR="005F368F" w:rsidRDefault="005F368F">
      <w:r>
        <w:separator/>
      </w:r>
    </w:p>
  </w:endnote>
  <w:endnote w:type="continuationSeparator" w:id="0">
    <w:p w14:paraId="2B976CD0" w14:textId="77777777" w:rsidR="005F368F" w:rsidRDefault="005F3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8E2D2" w14:textId="77777777" w:rsidR="00E813F4" w:rsidRDefault="00E813F4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5020147C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41D25833" w14:textId="77777777" w:rsidR="00E813F4" w:rsidRDefault="00E813F4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3D8E6210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1A54C8DF" w14:textId="77777777" w:rsidR="00E813F4" w:rsidRDefault="00E813F4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41AACA4F" w14:textId="12209E6B" w:rsidR="00E813F4" w:rsidRDefault="00E813F4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910DA0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910DA0">
            <w:rPr>
              <w:rStyle w:val="PageNumber"/>
              <w:noProof/>
              <w:sz w:val="16"/>
            </w:rPr>
            <w:t>2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14:paraId="79BEC670" w14:textId="77777777" w:rsidR="00E813F4" w:rsidRDefault="00E813F4">
    <w:pPr>
      <w:pStyle w:val="Footer"/>
      <w:rPr>
        <w:rFonts w:ascii="Arial" w:hAnsi="Arial"/>
        <w:sz w:val="2"/>
        <w:lang w:val="en-US"/>
      </w:rPr>
    </w:pPr>
  </w:p>
  <w:p w14:paraId="26CFBE62" w14:textId="77777777" w:rsidR="00E813F4" w:rsidRDefault="00E813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ECBF1" w14:textId="34BA12B4" w:rsidR="00E813F4" w:rsidRDefault="00E813F4" w:rsidP="002507C2">
    <w:pPr>
      <w:pStyle w:val="Footer"/>
      <w:ind w:firstLine="540"/>
    </w:pPr>
    <w:r>
      <w:t xml:space="preserve">  </w:t>
    </w:r>
    <w:r w:rsidR="00E8367F" w:rsidRPr="00643501">
      <w:rPr>
        <w:noProof/>
        <w:lang w:eastAsia="sl-SI"/>
      </w:rPr>
      <w:drawing>
        <wp:inline distT="0" distB="0" distL="0" distR="0" wp14:anchorId="7B4FFB4D" wp14:editId="232A9C47">
          <wp:extent cx="542925" cy="4286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8367F" w:rsidRPr="00643501">
      <w:rPr>
        <w:noProof/>
        <w:lang w:eastAsia="sl-SI"/>
      </w:rPr>
      <w:drawing>
        <wp:inline distT="0" distB="0" distL="0" distR="0" wp14:anchorId="4668A01B" wp14:editId="6B4980F4">
          <wp:extent cx="428625" cy="42862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8367F" w:rsidRPr="00CF74F9">
      <w:rPr>
        <w:noProof/>
        <w:lang w:eastAsia="sl-SI"/>
      </w:rPr>
      <w:drawing>
        <wp:inline distT="0" distB="0" distL="0" distR="0" wp14:anchorId="36D31263" wp14:editId="14F459E3">
          <wp:extent cx="2343150" cy="33337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5782B018" w14:textId="77777777" w:rsidR="00E813F4" w:rsidRPr="003C7111" w:rsidRDefault="00E813F4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E94BD8" w14:textId="77777777" w:rsidR="005F368F" w:rsidRDefault="005F368F">
      <w:r>
        <w:separator/>
      </w:r>
    </w:p>
  </w:footnote>
  <w:footnote w:type="continuationSeparator" w:id="0">
    <w:p w14:paraId="7A4FCFA7" w14:textId="77777777" w:rsidR="005F368F" w:rsidRDefault="005F3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91B6D4" w14:textId="33231782" w:rsidR="00DB7CDA" w:rsidRDefault="00091257">
    <w:pPr>
      <w:pStyle w:val="Header"/>
    </w:pP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 wp14:anchorId="6449AE91" wp14:editId="79BAD06E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4550410" cy="1457960"/>
          <wp:effectExtent l="0" t="0" r="0" b="0"/>
          <wp:wrapNone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50410" cy="1457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0C808EA"/>
    <w:multiLevelType w:val="hybridMultilevel"/>
    <w:tmpl w:val="D296758E"/>
    <w:lvl w:ilvl="0" w:tplc="47C015CA">
      <w:start w:val="1"/>
      <w:numFmt w:val="lowerLetter"/>
      <w:lvlText w:val="%1)"/>
      <w:lvlJc w:val="left"/>
      <w:pPr>
        <w:ind w:left="19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1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4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47EE426A"/>
    <w:multiLevelType w:val="hybridMultilevel"/>
    <w:tmpl w:val="E50EC8B8"/>
    <w:lvl w:ilvl="0" w:tplc="D928868C">
      <w:start w:val="1"/>
      <w:numFmt w:val="lowerLetter"/>
      <w:lvlText w:val="%1)"/>
      <w:lvlJc w:val="left"/>
      <w:pPr>
        <w:ind w:left="19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8" w15:restartNumberingAfterBreak="0">
    <w:nsid w:val="49230909"/>
    <w:multiLevelType w:val="singleLevel"/>
    <w:tmpl w:val="B69C10DA"/>
    <w:lvl w:ilvl="0">
      <w:numFmt w:val="bullet"/>
      <w:lvlText w:val="-"/>
      <w:lvlJc w:val="left"/>
      <w:pPr>
        <w:tabs>
          <w:tab w:val="num" w:pos="700"/>
        </w:tabs>
        <w:ind w:left="700" w:hanging="530"/>
      </w:pPr>
      <w:rPr>
        <w:rFonts w:ascii="Times New Roman" w:hAnsi="Times New Roman" w:hint="default"/>
      </w:rPr>
    </w:lvl>
  </w:abstractNum>
  <w:abstractNum w:abstractNumId="19" w15:restartNumberingAfterBreak="0">
    <w:nsid w:val="56AD7246"/>
    <w:multiLevelType w:val="hybridMultilevel"/>
    <w:tmpl w:val="F866E5C2"/>
    <w:lvl w:ilvl="0" w:tplc="FE709BE6">
      <w:start w:val="1"/>
      <w:numFmt w:val="lowerLetter"/>
      <w:lvlText w:val="%1)"/>
      <w:lvlJc w:val="left"/>
      <w:pPr>
        <w:ind w:left="2770" w:hanging="360"/>
      </w:pPr>
      <w:rPr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3490" w:hanging="360"/>
      </w:pPr>
    </w:lvl>
    <w:lvl w:ilvl="2" w:tplc="0424001B" w:tentative="1">
      <w:start w:val="1"/>
      <w:numFmt w:val="lowerRoman"/>
      <w:lvlText w:val="%3."/>
      <w:lvlJc w:val="right"/>
      <w:pPr>
        <w:ind w:left="4210" w:hanging="180"/>
      </w:pPr>
    </w:lvl>
    <w:lvl w:ilvl="3" w:tplc="0424000F" w:tentative="1">
      <w:start w:val="1"/>
      <w:numFmt w:val="decimal"/>
      <w:lvlText w:val="%4."/>
      <w:lvlJc w:val="left"/>
      <w:pPr>
        <w:ind w:left="4930" w:hanging="360"/>
      </w:pPr>
    </w:lvl>
    <w:lvl w:ilvl="4" w:tplc="04240019" w:tentative="1">
      <w:start w:val="1"/>
      <w:numFmt w:val="lowerLetter"/>
      <w:lvlText w:val="%5."/>
      <w:lvlJc w:val="left"/>
      <w:pPr>
        <w:ind w:left="5650" w:hanging="360"/>
      </w:pPr>
    </w:lvl>
    <w:lvl w:ilvl="5" w:tplc="0424001B" w:tentative="1">
      <w:start w:val="1"/>
      <w:numFmt w:val="lowerRoman"/>
      <w:lvlText w:val="%6."/>
      <w:lvlJc w:val="right"/>
      <w:pPr>
        <w:ind w:left="6370" w:hanging="180"/>
      </w:pPr>
    </w:lvl>
    <w:lvl w:ilvl="6" w:tplc="0424000F" w:tentative="1">
      <w:start w:val="1"/>
      <w:numFmt w:val="decimal"/>
      <w:lvlText w:val="%7."/>
      <w:lvlJc w:val="left"/>
      <w:pPr>
        <w:ind w:left="7090" w:hanging="360"/>
      </w:pPr>
    </w:lvl>
    <w:lvl w:ilvl="7" w:tplc="04240019" w:tentative="1">
      <w:start w:val="1"/>
      <w:numFmt w:val="lowerLetter"/>
      <w:lvlText w:val="%8."/>
      <w:lvlJc w:val="left"/>
      <w:pPr>
        <w:ind w:left="7810" w:hanging="360"/>
      </w:pPr>
    </w:lvl>
    <w:lvl w:ilvl="8" w:tplc="0424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0" w15:restartNumberingAfterBreak="0">
    <w:nsid w:val="576C0948"/>
    <w:multiLevelType w:val="hybridMultilevel"/>
    <w:tmpl w:val="757201C0"/>
    <w:lvl w:ilvl="0" w:tplc="F3CC59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56995"/>
    <w:multiLevelType w:val="hybridMultilevel"/>
    <w:tmpl w:val="96AE2BFC"/>
    <w:lvl w:ilvl="0" w:tplc="93DE1136">
      <w:start w:val="1"/>
      <w:numFmt w:val="lowerLetter"/>
      <w:lvlText w:val="%1)"/>
      <w:lvlJc w:val="left"/>
      <w:pPr>
        <w:ind w:left="3571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4291" w:hanging="360"/>
      </w:pPr>
    </w:lvl>
    <w:lvl w:ilvl="2" w:tplc="0424001B" w:tentative="1">
      <w:start w:val="1"/>
      <w:numFmt w:val="lowerRoman"/>
      <w:lvlText w:val="%3."/>
      <w:lvlJc w:val="right"/>
      <w:pPr>
        <w:ind w:left="5011" w:hanging="180"/>
      </w:pPr>
    </w:lvl>
    <w:lvl w:ilvl="3" w:tplc="0424000F" w:tentative="1">
      <w:start w:val="1"/>
      <w:numFmt w:val="decimal"/>
      <w:lvlText w:val="%4."/>
      <w:lvlJc w:val="left"/>
      <w:pPr>
        <w:ind w:left="5731" w:hanging="360"/>
      </w:pPr>
    </w:lvl>
    <w:lvl w:ilvl="4" w:tplc="04240019" w:tentative="1">
      <w:start w:val="1"/>
      <w:numFmt w:val="lowerLetter"/>
      <w:lvlText w:val="%5."/>
      <w:lvlJc w:val="left"/>
      <w:pPr>
        <w:ind w:left="6451" w:hanging="360"/>
      </w:pPr>
    </w:lvl>
    <w:lvl w:ilvl="5" w:tplc="0424001B" w:tentative="1">
      <w:start w:val="1"/>
      <w:numFmt w:val="lowerRoman"/>
      <w:lvlText w:val="%6."/>
      <w:lvlJc w:val="right"/>
      <w:pPr>
        <w:ind w:left="7171" w:hanging="180"/>
      </w:pPr>
    </w:lvl>
    <w:lvl w:ilvl="6" w:tplc="0424000F" w:tentative="1">
      <w:start w:val="1"/>
      <w:numFmt w:val="decimal"/>
      <w:lvlText w:val="%7."/>
      <w:lvlJc w:val="left"/>
      <w:pPr>
        <w:ind w:left="7891" w:hanging="360"/>
      </w:pPr>
    </w:lvl>
    <w:lvl w:ilvl="7" w:tplc="04240019" w:tentative="1">
      <w:start w:val="1"/>
      <w:numFmt w:val="lowerLetter"/>
      <w:lvlText w:val="%8."/>
      <w:lvlJc w:val="left"/>
      <w:pPr>
        <w:ind w:left="8611" w:hanging="360"/>
      </w:pPr>
    </w:lvl>
    <w:lvl w:ilvl="8" w:tplc="0424001B" w:tentative="1">
      <w:start w:val="1"/>
      <w:numFmt w:val="lowerRoman"/>
      <w:lvlText w:val="%9."/>
      <w:lvlJc w:val="right"/>
      <w:pPr>
        <w:ind w:left="9331" w:hanging="180"/>
      </w:pPr>
    </w:lvl>
  </w:abstractNum>
  <w:abstractNum w:abstractNumId="22" w15:restartNumberingAfterBreak="0">
    <w:nsid w:val="69C610C8"/>
    <w:multiLevelType w:val="hybridMultilevel"/>
    <w:tmpl w:val="8688811C"/>
    <w:lvl w:ilvl="0" w:tplc="3AFAED02">
      <w:start w:val="1"/>
      <w:numFmt w:val="bullet"/>
      <w:lvlText w:val="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23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4" w15:restartNumberingAfterBreak="0">
    <w:nsid w:val="71F05E50"/>
    <w:multiLevelType w:val="hybridMultilevel"/>
    <w:tmpl w:val="E320D590"/>
    <w:lvl w:ilvl="0" w:tplc="950C863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0557C"/>
    <w:multiLevelType w:val="singleLevel"/>
    <w:tmpl w:val="F386F356"/>
    <w:lvl w:ilvl="0">
      <w:start w:val="1"/>
      <w:numFmt w:val="bullet"/>
      <w:lvlText w:val=""/>
      <w:lvlJc w:val="left"/>
      <w:pPr>
        <w:ind w:left="2770" w:hanging="360"/>
      </w:pPr>
      <w:rPr>
        <w:rFonts w:ascii="Symbol" w:hAnsi="Symbol" w:hint="default"/>
        <w:sz w:val="16"/>
      </w:rPr>
    </w:lvl>
  </w:abstractNum>
  <w:abstractNum w:abstractNumId="26" w15:restartNumberingAfterBreak="0">
    <w:nsid w:val="73E61708"/>
    <w:multiLevelType w:val="hybridMultilevel"/>
    <w:tmpl w:val="092C46B4"/>
    <w:lvl w:ilvl="0" w:tplc="B420AECE">
      <w:start w:val="1"/>
      <w:numFmt w:val="lowerLetter"/>
      <w:lvlText w:val="%1)"/>
      <w:lvlJc w:val="left"/>
      <w:pPr>
        <w:ind w:left="1636" w:hanging="360"/>
      </w:pPr>
      <w:rPr>
        <w:rFonts w:hint="default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E4A4029"/>
    <w:multiLevelType w:val="hybridMultilevel"/>
    <w:tmpl w:val="070EF508"/>
    <w:lvl w:ilvl="0" w:tplc="44B2C7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2"/>
  </w:num>
  <w:num w:numId="3">
    <w:abstractNumId w:val="28"/>
  </w:num>
  <w:num w:numId="4">
    <w:abstractNumId w:val="8"/>
  </w:num>
  <w:num w:numId="5">
    <w:abstractNumId w:val="16"/>
  </w:num>
  <w:num w:numId="6">
    <w:abstractNumId w:val="23"/>
  </w:num>
  <w:num w:numId="7">
    <w:abstractNumId w:val="14"/>
  </w:num>
  <w:num w:numId="8">
    <w:abstractNumId w:val="6"/>
  </w:num>
  <w:num w:numId="9">
    <w:abstractNumId w:val="11"/>
  </w:num>
  <w:num w:numId="10">
    <w:abstractNumId w:val="7"/>
  </w:num>
  <w:num w:numId="11">
    <w:abstractNumId w:val="1"/>
  </w:num>
  <w:num w:numId="12">
    <w:abstractNumId w:val="3"/>
  </w:num>
  <w:num w:numId="13">
    <w:abstractNumId w:val="13"/>
  </w:num>
  <w:num w:numId="14">
    <w:abstractNumId w:val="15"/>
  </w:num>
  <w:num w:numId="15">
    <w:abstractNumId w:val="12"/>
  </w:num>
  <w:num w:numId="16">
    <w:abstractNumId w:val="4"/>
  </w:num>
  <w:num w:numId="17">
    <w:abstractNumId w:val="10"/>
  </w:num>
  <w:num w:numId="18">
    <w:abstractNumId w:val="25"/>
  </w:num>
  <w:num w:numId="19">
    <w:abstractNumId w:val="26"/>
  </w:num>
  <w:num w:numId="20">
    <w:abstractNumId w:val="19"/>
  </w:num>
  <w:num w:numId="21">
    <w:abstractNumId w:val="22"/>
  </w:num>
  <w:num w:numId="22">
    <w:abstractNumId w:val="27"/>
  </w:num>
  <w:num w:numId="23">
    <w:abstractNumId w:val="21"/>
  </w:num>
  <w:num w:numId="24">
    <w:abstractNumId w:val="17"/>
  </w:num>
  <w:num w:numId="25">
    <w:abstractNumId w:val="5"/>
  </w:num>
  <w:num w:numId="26">
    <w:abstractNumId w:val="20"/>
  </w:num>
  <w:num w:numId="27">
    <w:abstractNumId w:val="24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67F"/>
    <w:rsid w:val="0003238B"/>
    <w:rsid w:val="00033782"/>
    <w:rsid w:val="000646A9"/>
    <w:rsid w:val="0006480F"/>
    <w:rsid w:val="00091257"/>
    <w:rsid w:val="000B18F6"/>
    <w:rsid w:val="001723E2"/>
    <w:rsid w:val="001836BB"/>
    <w:rsid w:val="001840B0"/>
    <w:rsid w:val="00194724"/>
    <w:rsid w:val="001A2F10"/>
    <w:rsid w:val="001B1CA6"/>
    <w:rsid w:val="001B4EB1"/>
    <w:rsid w:val="001E2BC8"/>
    <w:rsid w:val="00202BCF"/>
    <w:rsid w:val="002033E7"/>
    <w:rsid w:val="00203EC4"/>
    <w:rsid w:val="0021352E"/>
    <w:rsid w:val="00216549"/>
    <w:rsid w:val="00221792"/>
    <w:rsid w:val="002507C2"/>
    <w:rsid w:val="00252CA3"/>
    <w:rsid w:val="00290551"/>
    <w:rsid w:val="002969B9"/>
    <w:rsid w:val="002B47B8"/>
    <w:rsid w:val="002D5F03"/>
    <w:rsid w:val="003133A6"/>
    <w:rsid w:val="00316123"/>
    <w:rsid w:val="00330F3D"/>
    <w:rsid w:val="003560E2"/>
    <w:rsid w:val="003579C0"/>
    <w:rsid w:val="00395D56"/>
    <w:rsid w:val="003C05AA"/>
    <w:rsid w:val="003D5347"/>
    <w:rsid w:val="003D7131"/>
    <w:rsid w:val="00424A5A"/>
    <w:rsid w:val="004329BC"/>
    <w:rsid w:val="0044323F"/>
    <w:rsid w:val="00457929"/>
    <w:rsid w:val="004B34B5"/>
    <w:rsid w:val="004D3E9E"/>
    <w:rsid w:val="00501C8C"/>
    <w:rsid w:val="005120A8"/>
    <w:rsid w:val="00532F50"/>
    <w:rsid w:val="00556816"/>
    <w:rsid w:val="005A46AD"/>
    <w:rsid w:val="005E57F4"/>
    <w:rsid w:val="005F368F"/>
    <w:rsid w:val="005F57BC"/>
    <w:rsid w:val="00634B0D"/>
    <w:rsid w:val="006369E8"/>
    <w:rsid w:val="00637BE6"/>
    <w:rsid w:val="006513E5"/>
    <w:rsid w:val="00716874"/>
    <w:rsid w:val="00720CA9"/>
    <w:rsid w:val="00723849"/>
    <w:rsid w:val="00772BC1"/>
    <w:rsid w:val="007947D8"/>
    <w:rsid w:val="007B26B9"/>
    <w:rsid w:val="007C7317"/>
    <w:rsid w:val="007F7E1B"/>
    <w:rsid w:val="008160E8"/>
    <w:rsid w:val="008A3850"/>
    <w:rsid w:val="008B0E3D"/>
    <w:rsid w:val="00910DA0"/>
    <w:rsid w:val="00917B0D"/>
    <w:rsid w:val="009B1FD9"/>
    <w:rsid w:val="009B2799"/>
    <w:rsid w:val="009F2A6C"/>
    <w:rsid w:val="00A05C73"/>
    <w:rsid w:val="00A17575"/>
    <w:rsid w:val="00A22A14"/>
    <w:rsid w:val="00A43D2B"/>
    <w:rsid w:val="00A648DD"/>
    <w:rsid w:val="00AA141D"/>
    <w:rsid w:val="00AA174A"/>
    <w:rsid w:val="00AC2015"/>
    <w:rsid w:val="00AD3747"/>
    <w:rsid w:val="00AD4322"/>
    <w:rsid w:val="00AF4A50"/>
    <w:rsid w:val="00B5590B"/>
    <w:rsid w:val="00B87CCD"/>
    <w:rsid w:val="00B91CDB"/>
    <w:rsid w:val="00BD6C7A"/>
    <w:rsid w:val="00C54A8C"/>
    <w:rsid w:val="00C572A3"/>
    <w:rsid w:val="00C61847"/>
    <w:rsid w:val="00D00AD8"/>
    <w:rsid w:val="00D34B67"/>
    <w:rsid w:val="00D534CD"/>
    <w:rsid w:val="00D5437A"/>
    <w:rsid w:val="00D83BC2"/>
    <w:rsid w:val="00DB7CDA"/>
    <w:rsid w:val="00DD55A1"/>
    <w:rsid w:val="00E46090"/>
    <w:rsid w:val="00E51016"/>
    <w:rsid w:val="00E66D5B"/>
    <w:rsid w:val="00E813F4"/>
    <w:rsid w:val="00E8367F"/>
    <w:rsid w:val="00EA1375"/>
    <w:rsid w:val="00EA6BDD"/>
    <w:rsid w:val="00EA6DF2"/>
    <w:rsid w:val="00EB24CF"/>
    <w:rsid w:val="00EB4535"/>
    <w:rsid w:val="00EC1A9A"/>
    <w:rsid w:val="00ED644D"/>
    <w:rsid w:val="00EE0107"/>
    <w:rsid w:val="00EE0A9A"/>
    <w:rsid w:val="00EE2336"/>
    <w:rsid w:val="00EF1934"/>
    <w:rsid w:val="00EF3937"/>
    <w:rsid w:val="00F061A1"/>
    <w:rsid w:val="00F129F4"/>
    <w:rsid w:val="00F4021B"/>
    <w:rsid w:val="00F508E2"/>
    <w:rsid w:val="00F721A1"/>
    <w:rsid w:val="00FA1E40"/>
    <w:rsid w:val="00FA37B0"/>
    <w:rsid w:val="00FA7B39"/>
    <w:rsid w:val="00FB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9BA4B70"/>
  <w15:chartTrackingRefBased/>
  <w15:docId w15:val="{98AB1B7C-538F-47AB-BC8C-26408EC8E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link w:val="EndnoteTextChar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character" w:customStyle="1" w:styleId="EndnoteTextChar">
    <w:name w:val="Endnote Text Char"/>
    <w:link w:val="EndnoteText"/>
    <w:semiHidden/>
    <w:rsid w:val="00E8367F"/>
    <w:rPr>
      <w:rFonts w:ascii="SL Dutch" w:hAnsi="SL Dutch"/>
      <w:szCs w:val="24"/>
      <w:lang w:eastAsia="en-US"/>
    </w:rPr>
  </w:style>
  <w:style w:type="character" w:customStyle="1" w:styleId="BodyText2Char">
    <w:name w:val="Body Text 2 Char"/>
    <w:link w:val="BodyText2"/>
    <w:rsid w:val="00E8367F"/>
    <w:rPr>
      <w:rFonts w:ascii="Arial" w:hAnsi="Arial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2D5F03"/>
    <w:rPr>
      <w:rFonts w:ascii="Arial" w:hAnsi="Arial" w:cs="Arial"/>
      <w:b/>
      <w:bCs/>
      <w:kern w:val="32"/>
      <w:sz w:val="32"/>
      <w:szCs w:val="32"/>
      <w:lang w:eastAsia="en-US"/>
    </w:rPr>
  </w:style>
  <w:style w:type="paragraph" w:customStyle="1" w:styleId="Navadensplet2">
    <w:name w:val="Navaden (splet)2"/>
    <w:basedOn w:val="Normal"/>
    <w:rsid w:val="00EA6BDD"/>
    <w:pPr>
      <w:jc w:val="both"/>
    </w:pPr>
    <w:rPr>
      <w:rFonts w:ascii="Arial" w:hAnsi="Arial"/>
      <w:szCs w:val="20"/>
      <w:lang w:eastAsia="sl-SI"/>
    </w:rPr>
  </w:style>
  <w:style w:type="character" w:styleId="CommentReference">
    <w:name w:val="annotation reference"/>
    <w:rsid w:val="00EA6BDD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1A2F10"/>
    <w:pPr>
      <w:ind w:left="720"/>
      <w:contextualSpacing/>
    </w:pPr>
    <w:rPr>
      <w:rFonts w:ascii="Arial" w:hAnsi="Arial"/>
      <w:sz w:val="22"/>
      <w:szCs w:val="20"/>
      <w:lang w:eastAsia="sl-SI"/>
    </w:rPr>
  </w:style>
  <w:style w:type="table" w:styleId="TableGrid">
    <w:name w:val="Table Grid"/>
    <w:basedOn w:val="TableNormal"/>
    <w:rsid w:val="00172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85</TotalTime>
  <Pages>1</Pages>
  <Words>191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Administrator</dc:creator>
  <cp:keywords/>
  <dc:description/>
  <cp:lastModifiedBy>DMandic</cp:lastModifiedBy>
  <cp:revision>31</cp:revision>
  <cp:lastPrinted>2026-08-17T11:44:00Z</cp:lastPrinted>
  <dcterms:created xsi:type="dcterms:W3CDTF">2026-07-20T11:24:00Z</dcterms:created>
  <dcterms:modified xsi:type="dcterms:W3CDTF">2026-08-18T09:12:00Z</dcterms:modified>
</cp:coreProperties>
</file>